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1C0473" w:rsidP="006B4D49">
      <w:pPr>
        <w:jc w:val="center"/>
        <w:rPr>
          <w:b/>
          <w:bCs/>
          <w:shadow/>
          <w:sz w:val="40"/>
          <w:szCs w:val="40"/>
          <w:rtl/>
        </w:rPr>
      </w:pPr>
      <w:r w:rsidRPr="001C0473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6C26BB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نهلة</w:t>
            </w:r>
            <w:r w:rsidR="005B51B1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محمد نايف سكر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6C26BB" w:rsidP="005B51B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6C26BB">
              <w:rPr>
                <w:rFonts w:cs="Simplified Arabic"/>
                <w:sz w:val="28"/>
                <w:szCs w:val="28"/>
                <w:lang w:eastAsia="en-US"/>
              </w:rPr>
              <w:t xml:space="preserve">Nahla </w:t>
            </w:r>
            <w:r w:rsidR="005B51B1" w:rsidRPr="005B51B1">
              <w:rPr>
                <w:rFonts w:cs="Simplified Arabic"/>
                <w:sz w:val="28"/>
                <w:szCs w:val="28"/>
                <w:lang w:eastAsia="en-US"/>
              </w:rPr>
              <w:t>Mohammed Nayef su</w:t>
            </w:r>
            <w:r w:rsidR="005B51B1">
              <w:rPr>
                <w:rFonts w:cs="Simplified Arabic"/>
                <w:sz w:val="28"/>
                <w:szCs w:val="28"/>
                <w:lang w:eastAsia="en-US"/>
              </w:rPr>
              <w:t>k</w:t>
            </w:r>
            <w:r w:rsidR="005B51B1" w:rsidRPr="005B51B1">
              <w:rPr>
                <w:rFonts w:cs="Simplified Arabic"/>
                <w:sz w:val="28"/>
                <w:szCs w:val="28"/>
                <w:lang w:eastAsia="en-US"/>
              </w:rPr>
              <w:t>ar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5B51B1" w:rsidRPr="00E311A3" w:rsidRDefault="005B51B1" w:rsidP="005B51B1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5B51B1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6C26BB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28/4/2013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5B51B1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15/3/2015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5B51B1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B51B1">
              <w:rPr>
                <w:rFonts w:cs="Simplified Arabic"/>
                <w:sz w:val="28"/>
                <w:szCs w:val="28"/>
                <w:lang w:eastAsia="en-US"/>
              </w:rPr>
              <w:t>Fatima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Fadel 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su</w:t>
            </w:r>
            <w:r>
              <w:rPr>
                <w:rFonts w:cs="Simplified Arabic"/>
                <w:sz w:val="28"/>
                <w:szCs w:val="28"/>
                <w:lang w:eastAsia="en-US"/>
              </w:rPr>
              <w:t>k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ar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5B51B1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فاطمة فضل سكر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5B51B1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5B51B1">
              <w:rPr>
                <w:rFonts w:cs="Simplified Arabic"/>
                <w:sz w:val="28"/>
                <w:szCs w:val="28"/>
                <w:lang w:eastAsia="en-US"/>
              </w:rPr>
              <w:t>Fatima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Fadel 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su</w:t>
            </w:r>
            <w:r>
              <w:rPr>
                <w:rFonts w:cs="Simplified Arabic"/>
                <w:sz w:val="28"/>
                <w:szCs w:val="28"/>
                <w:lang w:eastAsia="en-US"/>
              </w:rPr>
              <w:t>k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ar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5B51B1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فاطمة فضل سكر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5B51B1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B51B1">
              <w:rPr>
                <w:rFonts w:cs="Simplified Arabic"/>
                <w:sz w:val="28"/>
                <w:szCs w:val="28"/>
                <w:lang w:eastAsia="en-US"/>
              </w:rPr>
              <w:t>GAZA</w:t>
            </w:r>
            <w:r>
              <w:rPr>
                <w:rFonts w:cs="Simplified Arabic"/>
                <w:sz w:val="28"/>
                <w:szCs w:val="28"/>
                <w:lang w:eastAsia="en-US"/>
              </w:rPr>
              <w:t>- Al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 xml:space="preserve"> 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5B51B1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5B51B1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5B51B1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5B51B1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5B51B1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BAA" w:rsidRDefault="00C85BAA">
      <w:r>
        <w:separator/>
      </w:r>
    </w:p>
  </w:endnote>
  <w:endnote w:type="continuationSeparator" w:id="1">
    <w:p w:rsidR="00C85BAA" w:rsidRDefault="00C85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1C0473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BAA" w:rsidRDefault="00C85BAA">
      <w:r>
        <w:separator/>
      </w:r>
    </w:p>
  </w:footnote>
  <w:footnote w:type="continuationSeparator" w:id="1">
    <w:p w:rsidR="00C85BAA" w:rsidRDefault="00C85B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1C0473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0473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B51B1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26BB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5BAA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3485"/>
    <w:rsid w:val="00E16F86"/>
    <w:rsid w:val="00E174C8"/>
    <w:rsid w:val="00E25015"/>
    <w:rsid w:val="00E26371"/>
    <w:rsid w:val="00E62BFF"/>
    <w:rsid w:val="00E82553"/>
    <w:rsid w:val="00EA2EA0"/>
    <w:rsid w:val="00EA3100"/>
    <w:rsid w:val="00EB0278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2016-08-28T06:50:00Z</dcterms:created>
  <dcterms:modified xsi:type="dcterms:W3CDTF">2016-08-28T06:50:00Z</dcterms:modified>
</cp:coreProperties>
</file>